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F0AE3" w14:textId="77777777" w:rsidR="00184DE8" w:rsidRDefault="00184DE8" w:rsidP="00184D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BURGESS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fl.1405)</w:t>
      </w:r>
    </w:p>
    <w:p w14:paraId="28517AC3" w14:textId="77777777" w:rsidR="00184DE8" w:rsidRDefault="00184DE8" w:rsidP="00184D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Brasier.</w:t>
      </w:r>
    </w:p>
    <w:p w14:paraId="58DF4B94" w14:textId="77777777" w:rsidR="00184DE8" w:rsidRDefault="00184DE8" w:rsidP="00184DE8">
      <w:pPr>
        <w:pStyle w:val="NoSpacing"/>
        <w:rPr>
          <w:rFonts w:cs="Times New Roman"/>
          <w:szCs w:val="24"/>
        </w:rPr>
      </w:pPr>
    </w:p>
    <w:p w14:paraId="09634436" w14:textId="77777777" w:rsidR="00184DE8" w:rsidRDefault="00184DE8" w:rsidP="00184DE8">
      <w:pPr>
        <w:pStyle w:val="NoSpacing"/>
        <w:rPr>
          <w:rFonts w:cs="Times New Roman"/>
          <w:szCs w:val="24"/>
        </w:rPr>
      </w:pPr>
    </w:p>
    <w:p w14:paraId="403C7E1F" w14:textId="77777777" w:rsidR="00184DE8" w:rsidRDefault="00184DE8" w:rsidP="00184D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1405</w:t>
      </w:r>
      <w:r>
        <w:rPr>
          <w:rFonts w:cs="Times New Roman"/>
          <w:szCs w:val="24"/>
        </w:rPr>
        <w:tab/>
        <w:t>He made his Will.</w:t>
      </w:r>
    </w:p>
    <w:p w14:paraId="6BBF2F12" w14:textId="77777777" w:rsidR="00184DE8" w:rsidRDefault="00184DE8" w:rsidP="00184DE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(“English Medieval Industries” ed. John Blair and Nigel Ramsay pub. The </w:t>
      </w:r>
      <w:proofErr w:type="spellStart"/>
      <w:r>
        <w:rPr>
          <w:rFonts w:cs="Times New Roman"/>
          <w:szCs w:val="24"/>
        </w:rPr>
        <w:t>Hambledon</w:t>
      </w:r>
      <w:proofErr w:type="spellEnd"/>
      <w:r>
        <w:rPr>
          <w:rFonts w:cs="Times New Roman"/>
          <w:szCs w:val="24"/>
        </w:rPr>
        <w:t xml:space="preserve"> Press 1991 p.98)</w:t>
      </w:r>
    </w:p>
    <w:p w14:paraId="207DAE24" w14:textId="77777777" w:rsidR="00184DE8" w:rsidRDefault="00184DE8" w:rsidP="00184DE8">
      <w:pPr>
        <w:pStyle w:val="NoSpacing"/>
        <w:rPr>
          <w:rFonts w:cs="Times New Roman"/>
          <w:szCs w:val="24"/>
        </w:rPr>
      </w:pPr>
    </w:p>
    <w:p w14:paraId="108E6470" w14:textId="77777777" w:rsidR="00184DE8" w:rsidRDefault="00184DE8" w:rsidP="00184DE8">
      <w:pPr>
        <w:pStyle w:val="NoSpacing"/>
        <w:rPr>
          <w:rFonts w:cs="Times New Roman"/>
          <w:szCs w:val="24"/>
        </w:rPr>
      </w:pPr>
    </w:p>
    <w:p w14:paraId="41AFC97F" w14:textId="77777777" w:rsidR="00184DE8" w:rsidRDefault="00184DE8" w:rsidP="00184D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2023</w:t>
      </w:r>
    </w:p>
    <w:p w14:paraId="5B31A9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F412F" w14:textId="77777777" w:rsidR="00184DE8" w:rsidRDefault="00184DE8" w:rsidP="009139A6">
      <w:r>
        <w:separator/>
      </w:r>
    </w:p>
  </w:endnote>
  <w:endnote w:type="continuationSeparator" w:id="0">
    <w:p w14:paraId="2B36F9AD" w14:textId="77777777" w:rsidR="00184DE8" w:rsidRDefault="00184D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0E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999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A4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F6A51" w14:textId="77777777" w:rsidR="00184DE8" w:rsidRDefault="00184DE8" w:rsidP="009139A6">
      <w:r>
        <w:separator/>
      </w:r>
    </w:p>
  </w:footnote>
  <w:footnote w:type="continuationSeparator" w:id="0">
    <w:p w14:paraId="6E30B128" w14:textId="77777777" w:rsidR="00184DE8" w:rsidRDefault="00184D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59C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46A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628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DE8"/>
    <w:rsid w:val="000666E0"/>
    <w:rsid w:val="00184DE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C6565"/>
  <w15:chartTrackingRefBased/>
  <w15:docId w15:val="{B114CC7E-789B-4F62-8ED8-FE639FE23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2023-07-21T08:02:00Z</dcterms:created>
  <dcterms:modified xsi:type="dcterms:W3CDTF">2023-07-21T08:04:00Z</dcterms:modified>
</cp:coreProperties>
</file>